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7E4" w:rsidRDefault="00CD6897" w:rsidP="009307E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9307E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333A35">
        <w:rPr>
          <w:rFonts w:ascii="Corbel" w:hAnsi="Corbel"/>
          <w:b/>
          <w:smallCaps/>
          <w:sz w:val="24"/>
          <w:szCs w:val="24"/>
        </w:rPr>
        <w:t xml:space="preserve"> </w:t>
      </w:r>
      <w:r w:rsidR="0072729E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B169DF" w:rsidRDefault="0085747A" w:rsidP="00EC580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85747A" w:rsidRPr="00B169DF" w:rsidRDefault="00445970" w:rsidP="002416EA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2416EA">
        <w:rPr>
          <w:rFonts w:ascii="Corbel" w:hAnsi="Corbel"/>
          <w:sz w:val="20"/>
          <w:szCs w:val="20"/>
        </w:rPr>
        <w:t xml:space="preserve">ok </w:t>
      </w:r>
      <w:r w:rsidR="00BE39F3">
        <w:rPr>
          <w:rFonts w:ascii="Corbel" w:hAnsi="Corbel"/>
          <w:sz w:val="20"/>
          <w:szCs w:val="20"/>
        </w:rPr>
        <w:t>akademicki   202</w:t>
      </w:r>
      <w:r w:rsidR="0072729E">
        <w:rPr>
          <w:rFonts w:ascii="Corbel" w:hAnsi="Corbel"/>
          <w:sz w:val="20"/>
          <w:szCs w:val="20"/>
        </w:rPr>
        <w:t>6</w:t>
      </w:r>
      <w:r w:rsidR="00BE39F3">
        <w:rPr>
          <w:rFonts w:ascii="Corbel" w:hAnsi="Corbel"/>
          <w:sz w:val="20"/>
          <w:szCs w:val="20"/>
        </w:rPr>
        <w:t>/202</w:t>
      </w:r>
      <w:r w:rsidR="0072729E">
        <w:rPr>
          <w:rFonts w:ascii="Corbel" w:hAnsi="Corbel"/>
          <w:sz w:val="20"/>
          <w:szCs w:val="20"/>
        </w:rPr>
        <w:t>7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72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wypalenia zawodowego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7272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29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1A2B0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E2E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42EE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727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829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4D83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D4D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9307E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E2E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E727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D4D8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D4D8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9D4D8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9D4D83" w:rsidRPr="00B169DF" w:rsidRDefault="009D4D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DC0825" w:rsidP="008D4F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psychologii ogólnej, rozwojowej oraz biologicznych podstaw zachowań człowieka.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A539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aprezentowanie studentom koncepcji stresu w ujęciu psychologicznym, medycznym i biologicznym oraz organizacyjnym.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DC08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technikami radzenia sobie ze stresem oraz kształtowanie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umiejętności praktycznego korzystania z wiedzy psychologicznej w celu</w:t>
            </w:r>
            <w:r w:rsidR="00333A3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 xml:space="preserve">tworzenia strategii radzenia sobie ze stresem.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5B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DC0825" w:rsidP="00DC08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koncepcjami sytuacji trudnych oraz zjawiskiem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 xml:space="preserve"> wypalenia zawodowego, jako szczególnego zagrożenia</w:t>
            </w:r>
            <w:r w:rsidR="00333A3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C0825">
              <w:rPr>
                <w:rFonts w:ascii="Corbel" w:hAnsi="Corbel"/>
                <w:b w:val="0"/>
                <w:sz w:val="24"/>
                <w:szCs w:val="24"/>
              </w:rPr>
              <w:t>związanego z wykonywaniem zawodu pomocowego.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F7DD5" w:rsidRPr="00B169DF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osiada wiedzę na temat zespołu wypalenia zawodoweg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o, jego uwarunkowań, przebiegu,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konsekwencji, a także działań profilaktycznych, jakie należy podjąć, aby skutecznie przeciwdziałać wypaleniu zawodowemu.</w:t>
            </w:r>
          </w:p>
        </w:tc>
        <w:tc>
          <w:tcPr>
            <w:tcW w:w="1873" w:type="dxa"/>
          </w:tcPr>
          <w:p w:rsidR="00A5399C" w:rsidRPr="00B169DF" w:rsidRDefault="00DC0825" w:rsidP="008008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="00800829">
              <w:rPr>
                <w:rFonts w:ascii="Corbel" w:hAnsi="Corbel"/>
                <w:b w:val="0"/>
                <w:smallCaps w:val="0"/>
                <w:szCs w:val="24"/>
              </w:rPr>
              <w:t>na specyfikę sytuacji trudnych. R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ozpoznaje, rozumie i analizuje mechanizmy wypa</w:t>
            </w:r>
            <w:r w:rsidR="00800829">
              <w:rPr>
                <w:rFonts w:ascii="Corbel" w:hAnsi="Corbel"/>
                <w:b w:val="0"/>
                <w:smallCaps w:val="0"/>
                <w:szCs w:val="24"/>
              </w:rPr>
              <w:t xml:space="preserve">lenia zawodowego, objawy i fazy powstawania syndromu. Student 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charakteryzuje konsekwencje wypalenia i możliwości zapobiegania.</w:t>
            </w:r>
          </w:p>
        </w:tc>
        <w:tc>
          <w:tcPr>
            <w:tcW w:w="1873" w:type="dxa"/>
          </w:tcPr>
          <w:p w:rsidR="0085747A" w:rsidRPr="00B169DF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C0825" w:rsidRPr="00B169DF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otrafi zidentyfikować oraz kontrolować czynniki obciążające oraz sprzyjające wystąpieniu wypalenia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wodowego w zawodzie pedagoga, posiada również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umiejętność rozpoznawania uwarunkowań stresu i wypalenia 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wodowego, potrafi zaprojektować działania  w środowisku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pracy służące prewencji wypalenia zawodowego.</w:t>
            </w:r>
          </w:p>
        </w:tc>
        <w:tc>
          <w:tcPr>
            <w:tcW w:w="1873" w:type="dxa"/>
          </w:tcPr>
          <w:p w:rsidR="00A5399C" w:rsidRPr="00DC35B8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A5399C" w:rsidRPr="00B169DF" w:rsidTr="005E6E85">
        <w:tc>
          <w:tcPr>
            <w:tcW w:w="1701" w:type="dxa"/>
          </w:tcPr>
          <w:p w:rsidR="00A5399C" w:rsidRPr="00B169DF" w:rsidRDefault="00A5399C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C0825" w:rsidRPr="004C2E66" w:rsidRDefault="00800829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Student jest ma świadomość relacji stresu i wypalenia zawodowego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ykazuje gotowość do podejmowania wyzwań zawodowych i osobistych.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onstruuje własny plan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rozwoju osobistego.</w:t>
            </w:r>
          </w:p>
        </w:tc>
        <w:tc>
          <w:tcPr>
            <w:tcW w:w="1873" w:type="dxa"/>
          </w:tcPr>
          <w:p w:rsidR="00A5399C" w:rsidRPr="00DC35B8" w:rsidRDefault="00DC0825" w:rsidP="008008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DC35B8" w:rsidRDefault="0085747A" w:rsidP="00DC35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E4389" w:rsidRPr="00B169DF" w:rsidTr="00BB7F25">
        <w:tc>
          <w:tcPr>
            <w:tcW w:w="9639" w:type="dxa"/>
          </w:tcPr>
          <w:p w:rsidR="005E4389" w:rsidRPr="00B169DF" w:rsidRDefault="005E4389" w:rsidP="00BB7F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4389" w:rsidRPr="00B169DF" w:rsidTr="00BB7F25">
        <w:tc>
          <w:tcPr>
            <w:tcW w:w="9639" w:type="dxa"/>
          </w:tcPr>
          <w:p w:rsidR="005E4389" w:rsidRPr="00BE39F3" w:rsidRDefault="00A5399C" w:rsidP="00BE39F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5E4389" w:rsidRDefault="005E4389" w:rsidP="00BE39F3">
      <w:pPr>
        <w:spacing w:after="0" w:line="240" w:lineRule="auto"/>
        <w:rPr>
          <w:rFonts w:ascii="Corbel" w:hAnsi="Corbel"/>
          <w:sz w:val="24"/>
          <w:szCs w:val="24"/>
        </w:rPr>
      </w:pPr>
    </w:p>
    <w:p w:rsidR="00DC35B8" w:rsidRPr="00B169DF" w:rsidRDefault="00DC35B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DF0856" w:rsidRDefault="00DC0825" w:rsidP="00DC08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Zdrowie, zdrowie psychiczne, promocja zdrowia, profilaktyka, za</w:t>
            </w:r>
            <w:r w:rsidR="00800829">
              <w:rPr>
                <w:rFonts w:ascii="Corbel" w:hAnsi="Corbel"/>
                <w:sz w:val="24"/>
                <w:szCs w:val="24"/>
              </w:rPr>
              <w:t>chowania zdrowotne, styl życia.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00829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Pojęcie, przyczyny, objawy i skutki stresu zawodowego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800829" w:rsidP="00BE39F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Wypalenie zawodowe jako skutek długotrwałego stresu.</w:t>
            </w:r>
          </w:p>
        </w:tc>
      </w:tr>
      <w:tr w:rsidR="00DF0856" w:rsidRPr="00B169DF" w:rsidTr="00923D7D">
        <w:tc>
          <w:tcPr>
            <w:tcW w:w="9639" w:type="dxa"/>
          </w:tcPr>
          <w:p w:rsidR="00DF0856" w:rsidRPr="00B169DF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Wypalenie zawodowe Metody diagnozy wypalenia zawodowego.– definicja, uwarunkowani, etapy, przegląd badań.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0825">
              <w:rPr>
                <w:rFonts w:ascii="Corbel" w:hAnsi="Corbel"/>
                <w:sz w:val="24"/>
                <w:szCs w:val="24"/>
              </w:rPr>
              <w:t>Profilaktyka i przeciwdziałanie wypaleniu zawodowemu</w:t>
            </w:r>
          </w:p>
        </w:tc>
      </w:tr>
      <w:tr w:rsidR="00A5399C" w:rsidRPr="00B169DF" w:rsidTr="00923D7D">
        <w:tc>
          <w:tcPr>
            <w:tcW w:w="9639" w:type="dxa"/>
          </w:tcPr>
          <w:p w:rsidR="00A5399C" w:rsidRPr="00A5399C" w:rsidRDefault="00800829" w:rsidP="00A539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Warsztaty profilaktyczne – prezentacja prac projektowych.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C2E66" w:rsidRPr="00B169DF" w:rsidRDefault="00A539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6B6893" w:rsidRPr="006B6893">
        <w:rPr>
          <w:rFonts w:ascii="Corbel" w:hAnsi="Corbel"/>
          <w:b w:val="0"/>
          <w:smallCaps w:val="0"/>
          <w:szCs w:val="24"/>
        </w:rPr>
        <w:t>raca w grupach, praca w parach, ćwiczenia indywidualne, dyskusja, ćwiczenia dramowe, elementy wykł</w:t>
      </w:r>
      <w:r w:rsidR="006B6893">
        <w:rPr>
          <w:rFonts w:ascii="Corbel" w:hAnsi="Corbel"/>
          <w:b w:val="0"/>
          <w:smallCaps w:val="0"/>
          <w:szCs w:val="24"/>
        </w:rPr>
        <w:t>adu, pogadanka, gra dydaktyczna, metoda projektów.</w:t>
      </w:r>
    </w:p>
    <w:p w:rsidR="00DF0856" w:rsidRDefault="00DF0856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960BB" w:rsidRPr="00DF0856" w:rsidRDefault="00153C41" w:rsidP="00DF085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5747A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06E32" w:rsidRPr="00B169DF" w:rsidTr="00C05F44">
        <w:tc>
          <w:tcPr>
            <w:tcW w:w="1985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06E32" w:rsidRPr="00DF0856" w:rsidRDefault="00A539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06E32" w:rsidRPr="00B169DF" w:rsidRDefault="00706E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76A54" w:rsidRDefault="00276A54" w:rsidP="009B7DCA">
            <w:pPr>
              <w:pStyle w:val="Akapitzlist"/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276A54" w:rsidRDefault="00276A54" w:rsidP="009B7DC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276A54" w:rsidRDefault="00276A54" w:rsidP="009B7DCA">
            <w:pPr>
              <w:pStyle w:val="Akapitzlist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276A54" w:rsidRDefault="00276A54" w:rsidP="009B7DCA">
            <w:pPr>
              <w:pStyle w:val="Akapitzlist"/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6B6893" w:rsidRPr="00276A54" w:rsidRDefault="00276A54" w:rsidP="009B7DC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5E2EB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</w:t>
            </w:r>
            <w:r w:rsidR="000D5BD3">
              <w:rPr>
                <w:rFonts w:ascii="Corbel" w:hAnsi="Corbel"/>
                <w:sz w:val="24"/>
                <w:szCs w:val="24"/>
              </w:rPr>
              <w:t>dział w konsultacjach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5E2EB7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</w:t>
            </w:r>
            <w:r w:rsidR="000D5BD3">
              <w:rPr>
                <w:rFonts w:ascii="Corbel" w:hAnsi="Corbel"/>
                <w:sz w:val="24"/>
                <w:szCs w:val="24"/>
              </w:rPr>
              <w:t>ęć, przygotowanie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:rsidR="00C61DC5" w:rsidRPr="00B169DF" w:rsidRDefault="00673CB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673CB0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800829" w:rsidP="00A52E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4536"/>
      </w:tblGrid>
      <w:tr w:rsidR="0085747A" w:rsidRPr="00B169DF" w:rsidTr="00EC5809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EC5809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:rsidR="0085747A" w:rsidRPr="00B169DF" w:rsidRDefault="00A52E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R="0085747A" w:rsidRPr="00B169DF" w:rsidTr="00EC5809">
        <w:trPr>
          <w:trHeight w:val="397"/>
        </w:trPr>
        <w:tc>
          <w:tcPr>
            <w:tcW w:w="8080" w:type="dxa"/>
          </w:tcPr>
          <w:p w:rsidR="00800829" w:rsidRDefault="0085747A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EC5809" w:rsidRDefault="00EC5809" w:rsidP="00EC580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Wybrane treści z następujących pozycji:</w:t>
            </w:r>
          </w:p>
          <w:p w:rsidR="00EC5809" w:rsidRDefault="00EC580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Bilska E.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Profilaktyka wypalenia zawodowego (cz. I), 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ebieska Linia, Nr 5, s. 15 – 17, 2008.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Bilska E.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Profilaktyka wypalenia zawodowego (cz. II), 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ebieska Linia, Nr 6, s. 31 – 34, 2008.</w:t>
            </w:r>
          </w:p>
          <w:p w:rsidR="00800829" w:rsidRDefault="00800829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Chwedorowicz J.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Orientacja w sobie i otoczeniu w profilaktyce wypalenia zawodowego, Edukacja Ustawic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 Dorosłych, Nr 4, s. 84 – 85, 2004.</w:t>
            </w:r>
          </w:p>
          <w:p w:rsidR="00F021E3" w:rsidRDefault="00DC0825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80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ozak S.</w:t>
            </w:r>
            <w:r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Patologie w środowisku pracy. Za</w:t>
            </w:r>
            <w:r w:rsidR="0080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pobieganie i leczenie, rozdz. 4, 2009.</w:t>
            </w:r>
          </w:p>
          <w:p w:rsid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Maslach C.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Wypalenia </w:t>
            </w:r>
            <w:r w:rsidR="002A78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 w perspektywie wielowymiarowe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</w:t>
            </w:r>
            <w:r w:rsidR="002A78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[w:] Sęk H. (red.), Wypalenie zawodowe. Przyczyny, mec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hanizmy, zapobieganie, Warszawa 2004.</w:t>
            </w:r>
          </w:p>
          <w:p w:rsid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Olszewski J.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Stres zawodowy i zespół wypalenia a funkcjonowanie psychospołeczne nauczycieli, Lublin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2010, s. 128 – 142.</w:t>
            </w:r>
          </w:p>
          <w:p w:rsidR="007340C4" w:rsidRPr="00F021E3" w:rsidRDefault="00F021E3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Santinello M.,</w:t>
            </w:r>
            <w:r w:rsidR="00DC0825" w:rsidRPr="00DC08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Kwestionariusz Wypalenia Zawodowego Link. Podręcznik, Wyd. Pracownia Testów Psychologicznych Polskiego Towarzystwa Psycholo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gicznego, Warszawa 2014.</w:t>
            </w:r>
          </w:p>
        </w:tc>
      </w:tr>
      <w:tr w:rsidR="0085747A" w:rsidRPr="00B169DF" w:rsidTr="00EC5809">
        <w:trPr>
          <w:trHeight w:val="397"/>
        </w:trPr>
        <w:tc>
          <w:tcPr>
            <w:tcW w:w="8080" w:type="dxa"/>
          </w:tcPr>
          <w:p w:rsidR="00F021E3" w:rsidRPr="00F021E3" w:rsidRDefault="0085747A" w:rsidP="00F021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629B3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Hartley, M.,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. Stres w pracy. Kielce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2005.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Kozaka, J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Wypalenie zawodowe.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2015, PZWL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Litzcke, S.,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Stres, mobbing i wypalenie zawodowe. GWP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2007.</w:t>
            </w:r>
          </w:p>
          <w:p w:rsidR="00DC0825" w:rsidRPr="00DC0825" w:rsidRDefault="00DC0825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Maslach,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Pokonać wypalenie zawodowe: sześć strategii poprawienia relacji z 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pracą. Warszawa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2010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, Wolters</w:t>
            </w:r>
            <w:r w:rsidR="00D9062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Kluwer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DC0825" w:rsidRPr="00DC0825" w:rsidRDefault="00F021E3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Stanek, K.,</w:t>
            </w:r>
            <w:r w:rsidR="00D9062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Wypalenie zawodowe pracowników socjalnych : stan i uwarunkowania w aspekcie pracy zawodowej. Katowice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2016</w:t>
            </w:r>
            <w:r w:rsidR="00DC0825" w:rsidRPr="00DC0825">
              <w:rPr>
                <w:rFonts w:ascii="Corbel" w:hAnsi="Corbel"/>
                <w:b w:val="0"/>
                <w:smallCaps w:val="0"/>
                <w:szCs w:val="24"/>
              </w:rPr>
              <w:t>, Śląsk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F629B3" w:rsidRPr="00DC0825" w:rsidRDefault="00DC0825" w:rsidP="00F021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0825">
              <w:rPr>
                <w:rFonts w:ascii="Corbel" w:hAnsi="Corbel"/>
                <w:b w:val="0"/>
                <w:smallCaps w:val="0"/>
                <w:szCs w:val="24"/>
              </w:rPr>
              <w:t>Steciwko, A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., Mastalerz-Migas, A red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 xml:space="preserve"> Stres oraz wypalenie zawodowe: jak rozpoznawać, zapobiegać i leczyć. Wrocław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 xml:space="preserve"> 2012</w:t>
            </w:r>
            <w:r w:rsidRPr="00DC0825">
              <w:rPr>
                <w:rFonts w:ascii="Corbel" w:hAnsi="Corbel"/>
                <w:b w:val="0"/>
                <w:smallCaps w:val="0"/>
                <w:szCs w:val="24"/>
              </w:rPr>
              <w:t>, Elsevier Urban &amp; Partner</w:t>
            </w:r>
            <w:r w:rsidR="00F021E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1C0" w:rsidRDefault="003011C0" w:rsidP="00C16ABF">
      <w:pPr>
        <w:spacing w:after="0" w:line="240" w:lineRule="auto"/>
      </w:pPr>
      <w:r>
        <w:separator/>
      </w:r>
    </w:p>
  </w:endnote>
  <w:endnote w:type="continuationSeparator" w:id="1">
    <w:p w:rsidR="003011C0" w:rsidRDefault="003011C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1C0" w:rsidRDefault="003011C0" w:rsidP="00C16ABF">
      <w:pPr>
        <w:spacing w:after="0" w:line="240" w:lineRule="auto"/>
      </w:pPr>
      <w:r>
        <w:separator/>
      </w:r>
    </w:p>
  </w:footnote>
  <w:footnote w:type="continuationSeparator" w:id="1">
    <w:p w:rsidR="003011C0" w:rsidRDefault="003011C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8B2EE2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E10F56"/>
    <w:multiLevelType w:val="hybridMultilevel"/>
    <w:tmpl w:val="07D49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6A7F"/>
    <w:rsid w:val="00070ED6"/>
    <w:rsid w:val="000742DC"/>
    <w:rsid w:val="000825C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B25"/>
    <w:rsid w:val="000D04B0"/>
    <w:rsid w:val="000D5BD3"/>
    <w:rsid w:val="000F1C57"/>
    <w:rsid w:val="000F5615"/>
    <w:rsid w:val="001045A1"/>
    <w:rsid w:val="00105C40"/>
    <w:rsid w:val="00124BFF"/>
    <w:rsid w:val="0012560E"/>
    <w:rsid w:val="00127108"/>
    <w:rsid w:val="00134B13"/>
    <w:rsid w:val="00146BC0"/>
    <w:rsid w:val="00153C41"/>
    <w:rsid w:val="00154381"/>
    <w:rsid w:val="00161257"/>
    <w:rsid w:val="001640A7"/>
    <w:rsid w:val="00164FA7"/>
    <w:rsid w:val="00166A03"/>
    <w:rsid w:val="001718A7"/>
    <w:rsid w:val="001737CF"/>
    <w:rsid w:val="00176083"/>
    <w:rsid w:val="0018530D"/>
    <w:rsid w:val="00192F37"/>
    <w:rsid w:val="001A2B0C"/>
    <w:rsid w:val="001A70D2"/>
    <w:rsid w:val="001C2D5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16EA"/>
    <w:rsid w:val="00244ABC"/>
    <w:rsid w:val="00276A54"/>
    <w:rsid w:val="00281FF2"/>
    <w:rsid w:val="002857DE"/>
    <w:rsid w:val="00291567"/>
    <w:rsid w:val="002A22BF"/>
    <w:rsid w:val="002A2389"/>
    <w:rsid w:val="002A671D"/>
    <w:rsid w:val="002A787A"/>
    <w:rsid w:val="002B322A"/>
    <w:rsid w:val="002B4D55"/>
    <w:rsid w:val="002B5EA0"/>
    <w:rsid w:val="002B6119"/>
    <w:rsid w:val="002B71F3"/>
    <w:rsid w:val="002C1F06"/>
    <w:rsid w:val="002D2C94"/>
    <w:rsid w:val="002D3375"/>
    <w:rsid w:val="002D73D4"/>
    <w:rsid w:val="002E03F3"/>
    <w:rsid w:val="002F02A3"/>
    <w:rsid w:val="002F4ABE"/>
    <w:rsid w:val="002F7DD5"/>
    <w:rsid w:val="003011C0"/>
    <w:rsid w:val="003018BA"/>
    <w:rsid w:val="0030395F"/>
    <w:rsid w:val="00305C92"/>
    <w:rsid w:val="003151C5"/>
    <w:rsid w:val="00333A35"/>
    <w:rsid w:val="003343CF"/>
    <w:rsid w:val="00346B57"/>
    <w:rsid w:val="00346FE9"/>
    <w:rsid w:val="0034759A"/>
    <w:rsid w:val="003503F6"/>
    <w:rsid w:val="00350933"/>
    <w:rsid w:val="003530DD"/>
    <w:rsid w:val="0036227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2E66"/>
    <w:rsid w:val="004D31C0"/>
    <w:rsid w:val="004D5282"/>
    <w:rsid w:val="004F1551"/>
    <w:rsid w:val="004F55A3"/>
    <w:rsid w:val="0050496F"/>
    <w:rsid w:val="00511744"/>
    <w:rsid w:val="00513B6F"/>
    <w:rsid w:val="00517C63"/>
    <w:rsid w:val="005255E3"/>
    <w:rsid w:val="005363C4"/>
    <w:rsid w:val="00536BDE"/>
    <w:rsid w:val="00543ACC"/>
    <w:rsid w:val="0056696D"/>
    <w:rsid w:val="0056700E"/>
    <w:rsid w:val="0059484D"/>
    <w:rsid w:val="005A00B6"/>
    <w:rsid w:val="005A0855"/>
    <w:rsid w:val="005A3196"/>
    <w:rsid w:val="005C080F"/>
    <w:rsid w:val="005C1D21"/>
    <w:rsid w:val="005C55E5"/>
    <w:rsid w:val="005C696A"/>
    <w:rsid w:val="005E2EB7"/>
    <w:rsid w:val="005E438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CB0"/>
    <w:rsid w:val="00675843"/>
    <w:rsid w:val="00696477"/>
    <w:rsid w:val="006B6893"/>
    <w:rsid w:val="006D050F"/>
    <w:rsid w:val="006D3A79"/>
    <w:rsid w:val="006D6139"/>
    <w:rsid w:val="006E5D65"/>
    <w:rsid w:val="006F1282"/>
    <w:rsid w:val="006F1FBC"/>
    <w:rsid w:val="006F31E2"/>
    <w:rsid w:val="006F72DA"/>
    <w:rsid w:val="00706544"/>
    <w:rsid w:val="00706E32"/>
    <w:rsid w:val="007072BA"/>
    <w:rsid w:val="0071620A"/>
    <w:rsid w:val="00722E54"/>
    <w:rsid w:val="00724677"/>
    <w:rsid w:val="00725459"/>
    <w:rsid w:val="0072729E"/>
    <w:rsid w:val="007327BD"/>
    <w:rsid w:val="00733FA6"/>
    <w:rsid w:val="007340C4"/>
    <w:rsid w:val="00734608"/>
    <w:rsid w:val="00745302"/>
    <w:rsid w:val="007461D6"/>
    <w:rsid w:val="00746EC8"/>
    <w:rsid w:val="00763BF1"/>
    <w:rsid w:val="007664CF"/>
    <w:rsid w:val="00766FD4"/>
    <w:rsid w:val="0078168C"/>
    <w:rsid w:val="00787C2A"/>
    <w:rsid w:val="00790D6F"/>
    <w:rsid w:val="00790E27"/>
    <w:rsid w:val="007A4022"/>
    <w:rsid w:val="007A6E6E"/>
    <w:rsid w:val="007C3299"/>
    <w:rsid w:val="007C3BCC"/>
    <w:rsid w:val="007C4546"/>
    <w:rsid w:val="007D6E56"/>
    <w:rsid w:val="007F3A0A"/>
    <w:rsid w:val="007F4155"/>
    <w:rsid w:val="00800829"/>
    <w:rsid w:val="00804B3D"/>
    <w:rsid w:val="0081554D"/>
    <w:rsid w:val="0081707E"/>
    <w:rsid w:val="00822696"/>
    <w:rsid w:val="00842EEF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4F"/>
    <w:rsid w:val="008E64F4"/>
    <w:rsid w:val="008F12C9"/>
    <w:rsid w:val="008F6E29"/>
    <w:rsid w:val="00916188"/>
    <w:rsid w:val="00922CCD"/>
    <w:rsid w:val="00923D7D"/>
    <w:rsid w:val="009307E4"/>
    <w:rsid w:val="009508DF"/>
    <w:rsid w:val="00950DAC"/>
    <w:rsid w:val="00954A07"/>
    <w:rsid w:val="00997F14"/>
    <w:rsid w:val="009A78D9"/>
    <w:rsid w:val="009B7DCA"/>
    <w:rsid w:val="009C3E31"/>
    <w:rsid w:val="009C54AE"/>
    <w:rsid w:val="009C788E"/>
    <w:rsid w:val="009D3F3B"/>
    <w:rsid w:val="009D4D83"/>
    <w:rsid w:val="009E0543"/>
    <w:rsid w:val="009E3B41"/>
    <w:rsid w:val="009F3C5C"/>
    <w:rsid w:val="009F4610"/>
    <w:rsid w:val="009F70FF"/>
    <w:rsid w:val="00A00ECC"/>
    <w:rsid w:val="00A13B80"/>
    <w:rsid w:val="00A155EE"/>
    <w:rsid w:val="00A2245B"/>
    <w:rsid w:val="00A24BAE"/>
    <w:rsid w:val="00A30110"/>
    <w:rsid w:val="00A36899"/>
    <w:rsid w:val="00A371F6"/>
    <w:rsid w:val="00A43BF6"/>
    <w:rsid w:val="00A52E40"/>
    <w:rsid w:val="00A5399C"/>
    <w:rsid w:val="00A53FA5"/>
    <w:rsid w:val="00A54817"/>
    <w:rsid w:val="00A601C8"/>
    <w:rsid w:val="00A60799"/>
    <w:rsid w:val="00A83063"/>
    <w:rsid w:val="00A84C85"/>
    <w:rsid w:val="00A97DE1"/>
    <w:rsid w:val="00AB053C"/>
    <w:rsid w:val="00AB6D7D"/>
    <w:rsid w:val="00AC12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0CA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7F24"/>
    <w:rsid w:val="00BD3869"/>
    <w:rsid w:val="00BD66E9"/>
    <w:rsid w:val="00BD6FF4"/>
    <w:rsid w:val="00BE39F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8E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613D"/>
    <w:rsid w:val="00CF25BE"/>
    <w:rsid w:val="00CF78ED"/>
    <w:rsid w:val="00D02B25"/>
    <w:rsid w:val="00D02EBA"/>
    <w:rsid w:val="00D17C3C"/>
    <w:rsid w:val="00D26B2C"/>
    <w:rsid w:val="00D3397B"/>
    <w:rsid w:val="00D352C9"/>
    <w:rsid w:val="00D40BB6"/>
    <w:rsid w:val="00D425B2"/>
    <w:rsid w:val="00D428D6"/>
    <w:rsid w:val="00D552B2"/>
    <w:rsid w:val="00D608D1"/>
    <w:rsid w:val="00D74119"/>
    <w:rsid w:val="00D8075B"/>
    <w:rsid w:val="00D829F2"/>
    <w:rsid w:val="00D8678B"/>
    <w:rsid w:val="00D90624"/>
    <w:rsid w:val="00DA2114"/>
    <w:rsid w:val="00DC0825"/>
    <w:rsid w:val="00DC35B8"/>
    <w:rsid w:val="00DE09C0"/>
    <w:rsid w:val="00DE4A14"/>
    <w:rsid w:val="00DF085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2775"/>
    <w:rsid w:val="00E742AA"/>
    <w:rsid w:val="00E74852"/>
    <w:rsid w:val="00E77E88"/>
    <w:rsid w:val="00E8107D"/>
    <w:rsid w:val="00E960BB"/>
    <w:rsid w:val="00EA2074"/>
    <w:rsid w:val="00EA4832"/>
    <w:rsid w:val="00EA4E9D"/>
    <w:rsid w:val="00EC4899"/>
    <w:rsid w:val="00EC5809"/>
    <w:rsid w:val="00ED03AB"/>
    <w:rsid w:val="00ED32D2"/>
    <w:rsid w:val="00EE32DE"/>
    <w:rsid w:val="00EE5457"/>
    <w:rsid w:val="00F021E3"/>
    <w:rsid w:val="00F070AB"/>
    <w:rsid w:val="00F17567"/>
    <w:rsid w:val="00F27A7B"/>
    <w:rsid w:val="00F526AF"/>
    <w:rsid w:val="00F617C3"/>
    <w:rsid w:val="00F61A26"/>
    <w:rsid w:val="00F629B3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533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6B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B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B5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B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B57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0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35EAB-51B3-44D7-9D79-EF91D1867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1070</Words>
  <Characters>6425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17</cp:revision>
  <cp:lastPrinted>2019-02-06T12:12:00Z</cp:lastPrinted>
  <dcterms:created xsi:type="dcterms:W3CDTF">2023-06-11T15:47:00Z</dcterms:created>
  <dcterms:modified xsi:type="dcterms:W3CDTF">2025-09-20T12:06:00Z</dcterms:modified>
</cp:coreProperties>
</file>